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Inverclyde and Renfrewshire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Inverclyde and Renfrewshire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Inverclyde and Renfrewshire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Inverclyde and Renfrewshire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Inverclyde and Renfrewshire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Inverclyde and Renfrewshire West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63.2% </w:t>
      </w:r>
      <w:r w:rsidRPr="004747BF">
        <w:rPr>
          <w:rFonts w:ascii="Libre Franklin Light" w:eastAsia="Times New Roman" w:hAnsi="Libre Franklin Light" w:cs="Calibri Light"/>
        </w:rPr>
        <w:t xml:space="preserve">of those respondents classified as PGSI 8+ in Inverclyde and Renfrewshire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Inverclyde and Renfrewshire West is estimated to be </w:t>
      </w:r>
      <w:r w:rsidRPr="00773DF7">
        <w:rPr>
          <w:rFonts w:ascii="Libre Franklin Light" w:eastAsia="Times New Roman" w:hAnsi="Libre Franklin Light" w:cs="Calibri Light"/>
          <w:b/>
          <w:bCs/>
          <w:color w:val="C45911" w:themeColor="accent2" w:themeShade="BF"/>
        </w:rPr>
        <w:t xml:space="preserve">£2,507,001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Inverclyde and Renfrewshire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Inverclyde and Renfrewshire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Inverclyde and Renfrewshire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Inverclyde and Renfrewshire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Inverclyde and Renfrewshire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Inverclyde and Renfrewshire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Inverclyde and Renfrewshire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Inverclyde and Renfrewshire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Inverclyde and Renfrewshire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Inverclyde and Renfrewshire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Inverclyde and Renfrewshire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Inverclyde and Renfrewshire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Inverclyde and Renfrewshire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84.4%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Inverclyde and Renfrewshire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Inverclyde and Renfrewshire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Inverclyde and Renfrewshire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£2,507,001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Inverclyde and Renfrewshire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£40,835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£844,489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£60,496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£17,015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£31,193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£1,512,973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£2,507,001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Inverclyde and Renfrewshire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Inverclyde and Renfrewshire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Inverclyde and Renfrewshire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Inverclyde and Renfrewshire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Inverclyde and Renfrewshire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Inverclyde and Renfrewshire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Inverclyde and Renfrewshire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Inverclyde and Renfrewshire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Inverclyde and Renfrewshire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Inverclyde and Renfrewshire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Inverclyde and Renfrewshire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Inverclyde and Renfrewshire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B86410F-E59D-4D19-83D8-7CE2FCC75E6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